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4707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BATSOM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75ADDC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Barrow, Suffolk. Tailor.</w:t>
      </w:r>
    </w:p>
    <w:p w14:paraId="5B9BB45A" w14:textId="77777777" w:rsidR="0043483A" w:rsidRDefault="0043483A" w:rsidP="0043483A">
      <w:pPr>
        <w:rPr>
          <w:rFonts w:ascii="Times New Roman" w:hAnsi="Times New Roman" w:cs="Times New Roman"/>
        </w:rPr>
      </w:pPr>
    </w:p>
    <w:p w14:paraId="7F62BBF4" w14:textId="77777777" w:rsidR="0043483A" w:rsidRDefault="0043483A" w:rsidP="0043483A">
      <w:pPr>
        <w:rPr>
          <w:rFonts w:ascii="Times New Roman" w:hAnsi="Times New Roman" w:cs="Times New Roman"/>
        </w:rPr>
      </w:pPr>
    </w:p>
    <w:p w14:paraId="09D188FD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Totay</w:t>
      </w:r>
      <w:proofErr w:type="spellEnd"/>
      <w:r>
        <w:rPr>
          <w:rFonts w:ascii="Times New Roman" w:hAnsi="Times New Roman" w:cs="Times New Roman"/>
        </w:rPr>
        <w:t xml:space="preserve">,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(q.v.), brought a plaint of debt against him,</w:t>
      </w:r>
    </w:p>
    <w:p w14:paraId="46810370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Waldyngfeld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Freckenham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Styng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(q.v.) </w:t>
      </w:r>
    </w:p>
    <w:p w14:paraId="5E6DBBFF" w14:textId="77777777" w:rsidR="0043483A" w:rsidRDefault="0043483A" w:rsidP="0043483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Robert </w:t>
      </w:r>
      <w:proofErr w:type="spellStart"/>
      <w:r>
        <w:rPr>
          <w:rFonts w:ascii="Times New Roman" w:hAnsi="Times New Roman" w:cs="Times New Roman"/>
        </w:rPr>
        <w:t>Waleys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Freckenham</w:t>
      </w:r>
      <w:proofErr w:type="spellEnd"/>
      <w:r>
        <w:rPr>
          <w:rFonts w:ascii="Times New Roman" w:hAnsi="Times New Roman" w:cs="Times New Roman"/>
        </w:rPr>
        <w:t>(q.v.).</w:t>
      </w:r>
    </w:p>
    <w:p w14:paraId="32D21D73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1C08943" w14:textId="77777777" w:rsidR="0043483A" w:rsidRDefault="0043483A" w:rsidP="0043483A">
      <w:pPr>
        <w:rPr>
          <w:rFonts w:ascii="Times New Roman" w:hAnsi="Times New Roman" w:cs="Times New Roman"/>
        </w:rPr>
      </w:pPr>
    </w:p>
    <w:p w14:paraId="125EA9EE" w14:textId="77777777" w:rsidR="0043483A" w:rsidRDefault="0043483A" w:rsidP="0043483A">
      <w:pPr>
        <w:rPr>
          <w:rFonts w:ascii="Times New Roman" w:hAnsi="Times New Roman" w:cs="Times New Roman"/>
        </w:rPr>
      </w:pPr>
    </w:p>
    <w:p w14:paraId="54A9DA17" w14:textId="77777777" w:rsidR="0043483A" w:rsidRDefault="0043483A" w:rsidP="00434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February 2019</w:t>
      </w:r>
    </w:p>
    <w:p w14:paraId="1BCB5038" w14:textId="77777777" w:rsidR="006B2F86" w:rsidRPr="00E71FC3" w:rsidRDefault="0043483A" w:rsidP="00E71FC3">
      <w:pPr>
        <w:pStyle w:val="NoSpacing"/>
      </w:pPr>
      <w:bookmarkStart w:id="0" w:name="_GoBack"/>
      <w:bookmarkEnd w:id="0"/>
    </w:p>
    <w:sectPr w:rsidR="006B2F86" w:rsidRPr="00E71FC3" w:rsidSect="0043483A">
      <w:footerReference w:type="default" r:id="rId7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A3BF1" w14:textId="77777777" w:rsidR="0043483A" w:rsidRDefault="0043483A" w:rsidP="00E71FC3">
      <w:r>
        <w:separator/>
      </w:r>
    </w:p>
  </w:endnote>
  <w:endnote w:type="continuationSeparator" w:id="0">
    <w:p w14:paraId="3CBC977E" w14:textId="77777777" w:rsidR="0043483A" w:rsidRDefault="004348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3E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13D19" w14:textId="77777777" w:rsidR="0043483A" w:rsidRDefault="0043483A" w:rsidP="00E71FC3">
      <w:r>
        <w:separator/>
      </w:r>
    </w:p>
  </w:footnote>
  <w:footnote w:type="continuationSeparator" w:id="0">
    <w:p w14:paraId="333E53B5" w14:textId="77777777" w:rsidR="0043483A" w:rsidRDefault="004348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83A"/>
    <w:rsid w:val="001A7C09"/>
    <w:rsid w:val="004348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8B6FB"/>
  <w15:chartTrackingRefBased/>
  <w15:docId w15:val="{52F55F4E-7E61-428A-BD20-D5A8CB8D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48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348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2019-02-24T20:13:00Z</dcterms:created>
  <dcterms:modified xsi:type="dcterms:W3CDTF">2019-02-24T20:16:00Z</dcterms:modified>
</cp:coreProperties>
</file>